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32F3F93D" w:rsidR="00EA2B4A" w:rsidRPr="00BD0C60" w:rsidRDefault="00EA2B4A" w:rsidP="00BD0C60">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000FFA" w:rsidRPr="00000FFA">
        <w:rPr>
          <w:rFonts w:cstheme="minorHAnsi"/>
          <w:b/>
          <w:bCs/>
          <w:szCs w:val="18"/>
          <w:u w:val="single"/>
        </w:rPr>
        <w:t>Tomaszów Mazowiecki</w:t>
      </w:r>
      <w:r w:rsidR="002C40E1" w:rsidRPr="002C40E1">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AB179D" w:rsidRPr="00AB179D">
        <w:rPr>
          <w:rFonts w:cstheme="minorHAnsi"/>
          <w:b/>
          <w:bCs/>
          <w:szCs w:val="18"/>
          <w:u w:val="single"/>
        </w:rPr>
        <w:t>Linia kbl. 15kV, st. napow. 15/0,4kV, ZK-SN 15kV, linia napowietrzna - wyprowadzenie mocy na istn. sieć 0,4 kV w m. Strzemeszna gm. Czeniewice i w m. Kanice gm. Rzeczyca</w:t>
      </w:r>
      <w:r w:rsidRPr="00BD0C60">
        <w:rPr>
          <w:rFonts w:cstheme="minorHAnsi"/>
          <w:b/>
          <w:bCs/>
          <w:szCs w:val="18"/>
          <w:u w:val="single"/>
        </w:rPr>
        <w:t>”</w:t>
      </w:r>
      <w:r w:rsidRPr="00BD0C60">
        <w:rPr>
          <w:rFonts w:cstheme="minorHAnsi"/>
          <w:szCs w:val="18"/>
        </w:rPr>
        <w:t xml:space="preserve"> – zgodnie z załącznikiem nr </w:t>
      </w:r>
      <w:r w:rsidRPr="00BD0C60">
        <w:rPr>
          <w:rFonts w:cstheme="minorHAnsi"/>
          <w:b/>
          <w:szCs w:val="18"/>
        </w:rPr>
        <w:t>1.7 do SWZ</w:t>
      </w:r>
      <w:r w:rsidRPr="00BD0C60">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3C82C889" w:rsidR="00EA2B4A" w:rsidRPr="00507469" w:rsidRDefault="00AB179D" w:rsidP="00EA2B4A">
      <w:pPr>
        <w:pStyle w:val="Akapitzlist"/>
        <w:spacing w:before="120" w:line="276" w:lineRule="auto"/>
        <w:ind w:left="284"/>
        <w:outlineLvl w:val="0"/>
        <w:rPr>
          <w:rFonts w:cs="Calibri"/>
          <w:bCs/>
          <w:szCs w:val="18"/>
        </w:rPr>
      </w:pPr>
      <w:r w:rsidRPr="00AB179D">
        <w:rPr>
          <w:rFonts w:cs="Calibri"/>
          <w:b/>
          <w:szCs w:val="18"/>
          <w:u w:val="single"/>
        </w:rPr>
        <w:t>30 miesięcy</w:t>
      </w:r>
      <w:r w:rsidR="003853AD" w:rsidRPr="003853AD">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Załącznik nr 1.4 – Wzór porozumienia o ustanowienie nieodpłatnej służebności przesyłu</w:t>
      </w:r>
    </w:p>
    <w:p w14:paraId="5D88B94C" w14:textId="77777777" w:rsidR="00EA2B4A" w:rsidRPr="00784AAC" w:rsidRDefault="00EA2B4A" w:rsidP="00EA2B4A">
      <w:pPr>
        <w:rPr>
          <w:rFonts w:cstheme="minorHAnsi"/>
          <w:szCs w:val="18"/>
        </w:rPr>
      </w:pPr>
      <w:r w:rsidRPr="00784AAC">
        <w:rPr>
          <w:rFonts w:cstheme="minorHAnsi"/>
          <w:szCs w:val="18"/>
        </w:rPr>
        <w:t>Załącznik nr 1.5  – Wzór porozumienia o ustanowienie odpłatnej służebności przesyłu</w:t>
      </w:r>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58D3C535" w14:textId="5E05DC7E" w:rsidR="00AB6B2D" w:rsidRPr="00784AAC" w:rsidRDefault="00EA2B4A" w:rsidP="00EA2B4A">
      <w:pPr>
        <w:rPr>
          <w:rFonts w:cstheme="minorHAnsi"/>
          <w:szCs w:val="18"/>
        </w:rPr>
      </w:pPr>
      <w:r w:rsidRPr="00784AAC">
        <w:rPr>
          <w:rFonts w:cstheme="minorHAnsi"/>
          <w:szCs w:val="18"/>
        </w:rPr>
        <w:t>Załącznik nr 1.8 – Mapk</w:t>
      </w:r>
      <w:r w:rsidR="00EE18A7">
        <w:rPr>
          <w:rFonts w:cstheme="minorHAnsi"/>
          <w:szCs w:val="18"/>
        </w:rPr>
        <w:t>a</w:t>
      </w:r>
      <w:r w:rsidRPr="00784AAC">
        <w:rPr>
          <w:rFonts w:cstheme="minorHAnsi"/>
          <w:szCs w:val="18"/>
        </w:rPr>
        <w:t xml:space="preserve"> podglądow</w:t>
      </w:r>
      <w:r w:rsidR="00EE18A7">
        <w:rPr>
          <w:rFonts w:cstheme="minorHAnsi"/>
          <w:szCs w:val="18"/>
        </w:rPr>
        <w:t>a</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72929" w14:textId="77777777" w:rsidR="009B62F4" w:rsidRDefault="009B62F4" w:rsidP="00582CE9">
      <w:pPr>
        <w:spacing w:after="0"/>
      </w:pPr>
      <w:r>
        <w:separator/>
      </w:r>
    </w:p>
  </w:endnote>
  <w:endnote w:type="continuationSeparator" w:id="0">
    <w:p w14:paraId="7D74F244" w14:textId="77777777" w:rsidR="009B62F4" w:rsidRDefault="009B62F4"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A9E25" w14:textId="77777777" w:rsidR="004E570B" w:rsidRDefault="004E570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A4598" w14:textId="77777777" w:rsidR="009B62F4" w:rsidRDefault="009B62F4" w:rsidP="00582CE9">
      <w:pPr>
        <w:spacing w:after="0"/>
      </w:pPr>
      <w:r>
        <w:separator/>
      </w:r>
    </w:p>
  </w:footnote>
  <w:footnote w:type="continuationSeparator" w:id="0">
    <w:p w14:paraId="1C1856B6" w14:textId="77777777" w:rsidR="009B62F4" w:rsidRDefault="009B62F4"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314E" w14:textId="77777777" w:rsidR="004E570B" w:rsidRDefault="004E570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23786C8E" w:rsidR="00347E8D" w:rsidRPr="006B2C28" w:rsidRDefault="004E570B" w:rsidP="00582CE9">
          <w:pPr>
            <w:suppressAutoHyphens/>
            <w:ind w:right="187"/>
            <w:rPr>
              <w:rFonts w:asciiTheme="majorHAnsi" w:hAnsiTheme="majorHAnsi"/>
              <w:color w:val="000000" w:themeColor="text1"/>
              <w:sz w:val="14"/>
              <w:szCs w:val="18"/>
            </w:rPr>
          </w:pPr>
          <w:r w:rsidRPr="004E570B">
            <w:rPr>
              <w:rFonts w:asciiTheme="majorHAnsi" w:hAnsiTheme="majorHAnsi"/>
              <w:color w:val="000000" w:themeColor="text1"/>
              <w:sz w:val="14"/>
              <w:szCs w:val="18"/>
            </w:rPr>
            <w:t>POST/DYS/OLD/GZ/00664/2026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352C"/>
    <w:rsid w:val="00003B5C"/>
    <w:rsid w:val="00005D70"/>
    <w:rsid w:val="00006603"/>
    <w:rsid w:val="00007721"/>
    <w:rsid w:val="00013A18"/>
    <w:rsid w:val="00015893"/>
    <w:rsid w:val="0002424F"/>
    <w:rsid w:val="00027947"/>
    <w:rsid w:val="00033582"/>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48F"/>
    <w:rsid w:val="00070A58"/>
    <w:rsid w:val="00071A2F"/>
    <w:rsid w:val="00071C98"/>
    <w:rsid w:val="00071EC3"/>
    <w:rsid w:val="0009045E"/>
    <w:rsid w:val="00094799"/>
    <w:rsid w:val="00094EB9"/>
    <w:rsid w:val="00096510"/>
    <w:rsid w:val="000974B1"/>
    <w:rsid w:val="000A1658"/>
    <w:rsid w:val="000A4768"/>
    <w:rsid w:val="000A7E99"/>
    <w:rsid w:val="000B08C4"/>
    <w:rsid w:val="000B0DBD"/>
    <w:rsid w:val="000C47A9"/>
    <w:rsid w:val="000C4CCC"/>
    <w:rsid w:val="000C57CC"/>
    <w:rsid w:val="000C679C"/>
    <w:rsid w:val="000D42BE"/>
    <w:rsid w:val="000D5886"/>
    <w:rsid w:val="000E0EB5"/>
    <w:rsid w:val="000E1564"/>
    <w:rsid w:val="000E1A7D"/>
    <w:rsid w:val="000E2B38"/>
    <w:rsid w:val="000E42E6"/>
    <w:rsid w:val="000F6DC4"/>
    <w:rsid w:val="00101BCF"/>
    <w:rsid w:val="00104502"/>
    <w:rsid w:val="00104583"/>
    <w:rsid w:val="00105097"/>
    <w:rsid w:val="00107A1B"/>
    <w:rsid w:val="001112C2"/>
    <w:rsid w:val="00111CB9"/>
    <w:rsid w:val="00113AE2"/>
    <w:rsid w:val="00124536"/>
    <w:rsid w:val="00125A7F"/>
    <w:rsid w:val="00126CEA"/>
    <w:rsid w:val="00132B64"/>
    <w:rsid w:val="00136B64"/>
    <w:rsid w:val="0014036E"/>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69CA"/>
    <w:rsid w:val="001B0061"/>
    <w:rsid w:val="001B4F6D"/>
    <w:rsid w:val="001B50E8"/>
    <w:rsid w:val="001D0490"/>
    <w:rsid w:val="001D1A8B"/>
    <w:rsid w:val="001D2EB1"/>
    <w:rsid w:val="001D3260"/>
    <w:rsid w:val="001D451A"/>
    <w:rsid w:val="001E7E73"/>
    <w:rsid w:val="001F1496"/>
    <w:rsid w:val="001F3242"/>
    <w:rsid w:val="001F3600"/>
    <w:rsid w:val="001F3F20"/>
    <w:rsid w:val="001F737A"/>
    <w:rsid w:val="00201AB6"/>
    <w:rsid w:val="002051A5"/>
    <w:rsid w:val="002067F1"/>
    <w:rsid w:val="00207D2A"/>
    <w:rsid w:val="00216480"/>
    <w:rsid w:val="00217851"/>
    <w:rsid w:val="00217A76"/>
    <w:rsid w:val="00224257"/>
    <w:rsid w:val="00231DA0"/>
    <w:rsid w:val="00232EBC"/>
    <w:rsid w:val="002369B3"/>
    <w:rsid w:val="00241566"/>
    <w:rsid w:val="00241D31"/>
    <w:rsid w:val="00242800"/>
    <w:rsid w:val="0024291C"/>
    <w:rsid w:val="00243739"/>
    <w:rsid w:val="00244861"/>
    <w:rsid w:val="00257F22"/>
    <w:rsid w:val="00260452"/>
    <w:rsid w:val="00264A06"/>
    <w:rsid w:val="002654BF"/>
    <w:rsid w:val="00265B9D"/>
    <w:rsid w:val="00270752"/>
    <w:rsid w:val="00272149"/>
    <w:rsid w:val="002743D5"/>
    <w:rsid w:val="002768AC"/>
    <w:rsid w:val="002942B6"/>
    <w:rsid w:val="002958A7"/>
    <w:rsid w:val="002A2347"/>
    <w:rsid w:val="002A3129"/>
    <w:rsid w:val="002A4130"/>
    <w:rsid w:val="002A48F7"/>
    <w:rsid w:val="002A79E0"/>
    <w:rsid w:val="002B1494"/>
    <w:rsid w:val="002B5B5C"/>
    <w:rsid w:val="002B5C62"/>
    <w:rsid w:val="002C0738"/>
    <w:rsid w:val="002C1973"/>
    <w:rsid w:val="002C2484"/>
    <w:rsid w:val="002C2B6F"/>
    <w:rsid w:val="002C2E52"/>
    <w:rsid w:val="002C40E1"/>
    <w:rsid w:val="002C470F"/>
    <w:rsid w:val="002C4B8B"/>
    <w:rsid w:val="002C6011"/>
    <w:rsid w:val="002D4CAD"/>
    <w:rsid w:val="002D54BA"/>
    <w:rsid w:val="002D607D"/>
    <w:rsid w:val="002E1E05"/>
    <w:rsid w:val="002E396B"/>
    <w:rsid w:val="002F0453"/>
    <w:rsid w:val="002F10CA"/>
    <w:rsid w:val="002F50A9"/>
    <w:rsid w:val="002F7379"/>
    <w:rsid w:val="00300AE4"/>
    <w:rsid w:val="00302964"/>
    <w:rsid w:val="00302DE8"/>
    <w:rsid w:val="00303C67"/>
    <w:rsid w:val="00303E5F"/>
    <w:rsid w:val="00310CB3"/>
    <w:rsid w:val="00311A93"/>
    <w:rsid w:val="003254C3"/>
    <w:rsid w:val="003301C3"/>
    <w:rsid w:val="003332D3"/>
    <w:rsid w:val="003416E3"/>
    <w:rsid w:val="00342A59"/>
    <w:rsid w:val="00345315"/>
    <w:rsid w:val="00347E8D"/>
    <w:rsid w:val="00350CE1"/>
    <w:rsid w:val="00351B86"/>
    <w:rsid w:val="0035323D"/>
    <w:rsid w:val="00362C4E"/>
    <w:rsid w:val="00366FFB"/>
    <w:rsid w:val="0036754D"/>
    <w:rsid w:val="00367567"/>
    <w:rsid w:val="00371A75"/>
    <w:rsid w:val="00371C51"/>
    <w:rsid w:val="0037470D"/>
    <w:rsid w:val="00374D6C"/>
    <w:rsid w:val="00375780"/>
    <w:rsid w:val="00376AD3"/>
    <w:rsid w:val="00376F9B"/>
    <w:rsid w:val="00377A44"/>
    <w:rsid w:val="00380557"/>
    <w:rsid w:val="00381365"/>
    <w:rsid w:val="003853AD"/>
    <w:rsid w:val="00385A7C"/>
    <w:rsid w:val="00387A0D"/>
    <w:rsid w:val="003903C2"/>
    <w:rsid w:val="00392A23"/>
    <w:rsid w:val="00394675"/>
    <w:rsid w:val="00394B7D"/>
    <w:rsid w:val="00395F60"/>
    <w:rsid w:val="003A2072"/>
    <w:rsid w:val="003A3C40"/>
    <w:rsid w:val="003A448C"/>
    <w:rsid w:val="003A4CC6"/>
    <w:rsid w:val="003A5D11"/>
    <w:rsid w:val="003A7C03"/>
    <w:rsid w:val="003B1E40"/>
    <w:rsid w:val="003B24DC"/>
    <w:rsid w:val="003B43F5"/>
    <w:rsid w:val="003B66FE"/>
    <w:rsid w:val="003C23E4"/>
    <w:rsid w:val="003D41B4"/>
    <w:rsid w:val="003D4FEB"/>
    <w:rsid w:val="003D66C0"/>
    <w:rsid w:val="003D6C11"/>
    <w:rsid w:val="003E050D"/>
    <w:rsid w:val="003E3CCB"/>
    <w:rsid w:val="003E59DD"/>
    <w:rsid w:val="003F067C"/>
    <w:rsid w:val="003F132F"/>
    <w:rsid w:val="003F257A"/>
    <w:rsid w:val="003F39B2"/>
    <w:rsid w:val="003F5232"/>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67FB"/>
    <w:rsid w:val="00436F85"/>
    <w:rsid w:val="0044580F"/>
    <w:rsid w:val="0044629B"/>
    <w:rsid w:val="00446544"/>
    <w:rsid w:val="00446871"/>
    <w:rsid w:val="00446E2F"/>
    <w:rsid w:val="00460DFC"/>
    <w:rsid w:val="00463679"/>
    <w:rsid w:val="004644EA"/>
    <w:rsid w:val="00466493"/>
    <w:rsid w:val="00473D75"/>
    <w:rsid w:val="00474D4A"/>
    <w:rsid w:val="0047759A"/>
    <w:rsid w:val="004906BC"/>
    <w:rsid w:val="00491D7A"/>
    <w:rsid w:val="004925D9"/>
    <w:rsid w:val="00492AEE"/>
    <w:rsid w:val="00496273"/>
    <w:rsid w:val="004A0A0F"/>
    <w:rsid w:val="004A5802"/>
    <w:rsid w:val="004A723C"/>
    <w:rsid w:val="004B0A5F"/>
    <w:rsid w:val="004B29F9"/>
    <w:rsid w:val="004B754B"/>
    <w:rsid w:val="004C1942"/>
    <w:rsid w:val="004C2303"/>
    <w:rsid w:val="004C2F51"/>
    <w:rsid w:val="004D154B"/>
    <w:rsid w:val="004D4C5F"/>
    <w:rsid w:val="004D63D5"/>
    <w:rsid w:val="004D678F"/>
    <w:rsid w:val="004E0D77"/>
    <w:rsid w:val="004E1AB0"/>
    <w:rsid w:val="004E4473"/>
    <w:rsid w:val="004E570B"/>
    <w:rsid w:val="004E7573"/>
    <w:rsid w:val="004E759D"/>
    <w:rsid w:val="004F0C4A"/>
    <w:rsid w:val="004F20AD"/>
    <w:rsid w:val="004F36DB"/>
    <w:rsid w:val="004F56AC"/>
    <w:rsid w:val="004F5916"/>
    <w:rsid w:val="004F6B10"/>
    <w:rsid w:val="004F75D2"/>
    <w:rsid w:val="0050671E"/>
    <w:rsid w:val="00507469"/>
    <w:rsid w:val="00510CC3"/>
    <w:rsid w:val="00517579"/>
    <w:rsid w:val="00520308"/>
    <w:rsid w:val="0052445E"/>
    <w:rsid w:val="0053479E"/>
    <w:rsid w:val="00535E9B"/>
    <w:rsid w:val="00540DEC"/>
    <w:rsid w:val="00543693"/>
    <w:rsid w:val="005453F1"/>
    <w:rsid w:val="00551FB7"/>
    <w:rsid w:val="00553BA0"/>
    <w:rsid w:val="00553E29"/>
    <w:rsid w:val="005563FF"/>
    <w:rsid w:val="00562E63"/>
    <w:rsid w:val="0056616F"/>
    <w:rsid w:val="00573482"/>
    <w:rsid w:val="00574D7E"/>
    <w:rsid w:val="00580DA0"/>
    <w:rsid w:val="00582CE9"/>
    <w:rsid w:val="00583144"/>
    <w:rsid w:val="00584FE1"/>
    <w:rsid w:val="00586064"/>
    <w:rsid w:val="00586ECC"/>
    <w:rsid w:val="0058794A"/>
    <w:rsid w:val="005932BA"/>
    <w:rsid w:val="005A354D"/>
    <w:rsid w:val="005B0F3E"/>
    <w:rsid w:val="005B24A8"/>
    <w:rsid w:val="005B2B6D"/>
    <w:rsid w:val="005B36F4"/>
    <w:rsid w:val="005B3F04"/>
    <w:rsid w:val="005B6DC6"/>
    <w:rsid w:val="005B76BC"/>
    <w:rsid w:val="005C23E6"/>
    <w:rsid w:val="005C6812"/>
    <w:rsid w:val="005D118B"/>
    <w:rsid w:val="005D2D85"/>
    <w:rsid w:val="005D560F"/>
    <w:rsid w:val="005D74EB"/>
    <w:rsid w:val="005E314E"/>
    <w:rsid w:val="005E330A"/>
    <w:rsid w:val="005E49ED"/>
    <w:rsid w:val="005E4AA3"/>
    <w:rsid w:val="005E79E5"/>
    <w:rsid w:val="005E7E77"/>
    <w:rsid w:val="005F05E3"/>
    <w:rsid w:val="005F23E1"/>
    <w:rsid w:val="005F4F27"/>
    <w:rsid w:val="005F5BC0"/>
    <w:rsid w:val="0060087A"/>
    <w:rsid w:val="006028D0"/>
    <w:rsid w:val="006055FD"/>
    <w:rsid w:val="006064FB"/>
    <w:rsid w:val="00613F9F"/>
    <w:rsid w:val="00615F40"/>
    <w:rsid w:val="006209AE"/>
    <w:rsid w:val="00623B01"/>
    <w:rsid w:val="006240E4"/>
    <w:rsid w:val="00624A36"/>
    <w:rsid w:val="00625BB0"/>
    <w:rsid w:val="006261BB"/>
    <w:rsid w:val="00632314"/>
    <w:rsid w:val="00651856"/>
    <w:rsid w:val="0065322E"/>
    <w:rsid w:val="00655DA8"/>
    <w:rsid w:val="00657232"/>
    <w:rsid w:val="00660237"/>
    <w:rsid w:val="006701EC"/>
    <w:rsid w:val="00670935"/>
    <w:rsid w:val="00670CE4"/>
    <w:rsid w:val="0067116D"/>
    <w:rsid w:val="0067572D"/>
    <w:rsid w:val="006775EE"/>
    <w:rsid w:val="00680F7C"/>
    <w:rsid w:val="006820ED"/>
    <w:rsid w:val="00683556"/>
    <w:rsid w:val="00696995"/>
    <w:rsid w:val="006A0331"/>
    <w:rsid w:val="006A4275"/>
    <w:rsid w:val="006B2C26"/>
    <w:rsid w:val="006B4451"/>
    <w:rsid w:val="006C3527"/>
    <w:rsid w:val="006C4791"/>
    <w:rsid w:val="006C4B70"/>
    <w:rsid w:val="006C6089"/>
    <w:rsid w:val="006D16F1"/>
    <w:rsid w:val="006D3D9D"/>
    <w:rsid w:val="006E100D"/>
    <w:rsid w:val="006E2000"/>
    <w:rsid w:val="006E28D9"/>
    <w:rsid w:val="006E37A8"/>
    <w:rsid w:val="006E5EF6"/>
    <w:rsid w:val="006E7D78"/>
    <w:rsid w:val="006F00DD"/>
    <w:rsid w:val="006F39F9"/>
    <w:rsid w:val="006F3B57"/>
    <w:rsid w:val="006F46B0"/>
    <w:rsid w:val="006F5F72"/>
    <w:rsid w:val="006F73AE"/>
    <w:rsid w:val="00702909"/>
    <w:rsid w:val="00710355"/>
    <w:rsid w:val="0071119B"/>
    <w:rsid w:val="00713B03"/>
    <w:rsid w:val="00720ED1"/>
    <w:rsid w:val="007246D0"/>
    <w:rsid w:val="007249CA"/>
    <w:rsid w:val="00726BF1"/>
    <w:rsid w:val="007274C6"/>
    <w:rsid w:val="00727EC1"/>
    <w:rsid w:val="0073168A"/>
    <w:rsid w:val="0073187A"/>
    <w:rsid w:val="007343BE"/>
    <w:rsid w:val="007343C5"/>
    <w:rsid w:val="00740158"/>
    <w:rsid w:val="00742321"/>
    <w:rsid w:val="00742807"/>
    <w:rsid w:val="007455D2"/>
    <w:rsid w:val="00751686"/>
    <w:rsid w:val="00752002"/>
    <w:rsid w:val="00757EE3"/>
    <w:rsid w:val="00760251"/>
    <w:rsid w:val="007617E0"/>
    <w:rsid w:val="007673CA"/>
    <w:rsid w:val="00770C3B"/>
    <w:rsid w:val="00772961"/>
    <w:rsid w:val="00774201"/>
    <w:rsid w:val="007757B5"/>
    <w:rsid w:val="0077667E"/>
    <w:rsid w:val="00780034"/>
    <w:rsid w:val="00783D03"/>
    <w:rsid w:val="007844EB"/>
    <w:rsid w:val="00784AAC"/>
    <w:rsid w:val="00784DC3"/>
    <w:rsid w:val="0078544D"/>
    <w:rsid w:val="00787D9C"/>
    <w:rsid w:val="00793AC3"/>
    <w:rsid w:val="00793CDC"/>
    <w:rsid w:val="00794EFB"/>
    <w:rsid w:val="007952C4"/>
    <w:rsid w:val="00797096"/>
    <w:rsid w:val="007A0A9E"/>
    <w:rsid w:val="007A13F4"/>
    <w:rsid w:val="007A1B94"/>
    <w:rsid w:val="007A203B"/>
    <w:rsid w:val="007A2675"/>
    <w:rsid w:val="007A275F"/>
    <w:rsid w:val="007B094C"/>
    <w:rsid w:val="007B0FF0"/>
    <w:rsid w:val="007B50D8"/>
    <w:rsid w:val="007C0A5A"/>
    <w:rsid w:val="007C1317"/>
    <w:rsid w:val="007C2418"/>
    <w:rsid w:val="007C6687"/>
    <w:rsid w:val="007C67FA"/>
    <w:rsid w:val="007D0675"/>
    <w:rsid w:val="007D1209"/>
    <w:rsid w:val="007E334D"/>
    <w:rsid w:val="007E356C"/>
    <w:rsid w:val="007E7F68"/>
    <w:rsid w:val="007F0041"/>
    <w:rsid w:val="007F08F9"/>
    <w:rsid w:val="007F340C"/>
    <w:rsid w:val="007F5577"/>
    <w:rsid w:val="007F6DF1"/>
    <w:rsid w:val="00804BD6"/>
    <w:rsid w:val="00812E3F"/>
    <w:rsid w:val="008130D5"/>
    <w:rsid w:val="0081735D"/>
    <w:rsid w:val="008217CE"/>
    <w:rsid w:val="00823412"/>
    <w:rsid w:val="00827A7E"/>
    <w:rsid w:val="00831596"/>
    <w:rsid w:val="00834673"/>
    <w:rsid w:val="00837B4D"/>
    <w:rsid w:val="0084138D"/>
    <w:rsid w:val="00841871"/>
    <w:rsid w:val="00841F97"/>
    <w:rsid w:val="00842578"/>
    <w:rsid w:val="00847B49"/>
    <w:rsid w:val="00852695"/>
    <w:rsid w:val="008548B7"/>
    <w:rsid w:val="00857549"/>
    <w:rsid w:val="00867243"/>
    <w:rsid w:val="008707CC"/>
    <w:rsid w:val="00876277"/>
    <w:rsid w:val="00884D47"/>
    <w:rsid w:val="00896C84"/>
    <w:rsid w:val="008A7100"/>
    <w:rsid w:val="008A7413"/>
    <w:rsid w:val="008A7CE0"/>
    <w:rsid w:val="008B4582"/>
    <w:rsid w:val="008B4C33"/>
    <w:rsid w:val="008B6316"/>
    <w:rsid w:val="008C619A"/>
    <w:rsid w:val="008C6CC4"/>
    <w:rsid w:val="008C74CA"/>
    <w:rsid w:val="008C75AB"/>
    <w:rsid w:val="008D0EB4"/>
    <w:rsid w:val="008D6A33"/>
    <w:rsid w:val="008D6FD3"/>
    <w:rsid w:val="008E0A10"/>
    <w:rsid w:val="008E19FD"/>
    <w:rsid w:val="008E2EA9"/>
    <w:rsid w:val="008E41A4"/>
    <w:rsid w:val="008E4838"/>
    <w:rsid w:val="008E4B7C"/>
    <w:rsid w:val="008F17DA"/>
    <w:rsid w:val="008F1FB0"/>
    <w:rsid w:val="008F6F56"/>
    <w:rsid w:val="008F72E5"/>
    <w:rsid w:val="008F783D"/>
    <w:rsid w:val="0090379D"/>
    <w:rsid w:val="00910E6D"/>
    <w:rsid w:val="00911FA5"/>
    <w:rsid w:val="009211C9"/>
    <w:rsid w:val="00935B17"/>
    <w:rsid w:val="00936AC2"/>
    <w:rsid w:val="00944154"/>
    <w:rsid w:val="00944BEA"/>
    <w:rsid w:val="009556D6"/>
    <w:rsid w:val="009577D9"/>
    <w:rsid w:val="00960E55"/>
    <w:rsid w:val="0096232C"/>
    <w:rsid w:val="00962604"/>
    <w:rsid w:val="00964A31"/>
    <w:rsid w:val="00965ACD"/>
    <w:rsid w:val="00967227"/>
    <w:rsid w:val="00967DAD"/>
    <w:rsid w:val="00971C8B"/>
    <w:rsid w:val="00971E24"/>
    <w:rsid w:val="00972206"/>
    <w:rsid w:val="00972B41"/>
    <w:rsid w:val="009730F2"/>
    <w:rsid w:val="009825D0"/>
    <w:rsid w:val="00983EBF"/>
    <w:rsid w:val="00984E39"/>
    <w:rsid w:val="0098502B"/>
    <w:rsid w:val="00986E3C"/>
    <w:rsid w:val="00987773"/>
    <w:rsid w:val="00992FE3"/>
    <w:rsid w:val="00995413"/>
    <w:rsid w:val="00995725"/>
    <w:rsid w:val="0099653A"/>
    <w:rsid w:val="009A401C"/>
    <w:rsid w:val="009A4AF5"/>
    <w:rsid w:val="009A6D93"/>
    <w:rsid w:val="009A7B36"/>
    <w:rsid w:val="009A7D1F"/>
    <w:rsid w:val="009B1F7B"/>
    <w:rsid w:val="009B3502"/>
    <w:rsid w:val="009B3D44"/>
    <w:rsid w:val="009B51B6"/>
    <w:rsid w:val="009B5CDA"/>
    <w:rsid w:val="009B62F4"/>
    <w:rsid w:val="009B633C"/>
    <w:rsid w:val="009B783E"/>
    <w:rsid w:val="009C0A94"/>
    <w:rsid w:val="009C2A45"/>
    <w:rsid w:val="009C388E"/>
    <w:rsid w:val="009C48AC"/>
    <w:rsid w:val="009C5C7C"/>
    <w:rsid w:val="009C6FBE"/>
    <w:rsid w:val="009D1815"/>
    <w:rsid w:val="009D42EA"/>
    <w:rsid w:val="009D58D0"/>
    <w:rsid w:val="009D5A1B"/>
    <w:rsid w:val="009D7472"/>
    <w:rsid w:val="009E0A88"/>
    <w:rsid w:val="009E14B0"/>
    <w:rsid w:val="009E2CB5"/>
    <w:rsid w:val="009E5B5E"/>
    <w:rsid w:val="009E6123"/>
    <w:rsid w:val="009E638C"/>
    <w:rsid w:val="00A02C84"/>
    <w:rsid w:val="00A0669B"/>
    <w:rsid w:val="00A07602"/>
    <w:rsid w:val="00A148D6"/>
    <w:rsid w:val="00A15FE6"/>
    <w:rsid w:val="00A22EAD"/>
    <w:rsid w:val="00A253A7"/>
    <w:rsid w:val="00A31EF2"/>
    <w:rsid w:val="00A3313C"/>
    <w:rsid w:val="00A370AB"/>
    <w:rsid w:val="00A43299"/>
    <w:rsid w:val="00A450E8"/>
    <w:rsid w:val="00A45792"/>
    <w:rsid w:val="00A467CA"/>
    <w:rsid w:val="00A473D7"/>
    <w:rsid w:val="00A5134A"/>
    <w:rsid w:val="00A5153E"/>
    <w:rsid w:val="00A52105"/>
    <w:rsid w:val="00A52D8E"/>
    <w:rsid w:val="00A54C4B"/>
    <w:rsid w:val="00A55533"/>
    <w:rsid w:val="00A57E04"/>
    <w:rsid w:val="00A6049B"/>
    <w:rsid w:val="00A62B4C"/>
    <w:rsid w:val="00A659C6"/>
    <w:rsid w:val="00A704F8"/>
    <w:rsid w:val="00A730B9"/>
    <w:rsid w:val="00A7626A"/>
    <w:rsid w:val="00A809BD"/>
    <w:rsid w:val="00A81CFB"/>
    <w:rsid w:val="00A85D6F"/>
    <w:rsid w:val="00AA134E"/>
    <w:rsid w:val="00AA3417"/>
    <w:rsid w:val="00AA5699"/>
    <w:rsid w:val="00AB179D"/>
    <w:rsid w:val="00AB5621"/>
    <w:rsid w:val="00AB6B2D"/>
    <w:rsid w:val="00AB7248"/>
    <w:rsid w:val="00AB78A2"/>
    <w:rsid w:val="00AC25B4"/>
    <w:rsid w:val="00AC4A8D"/>
    <w:rsid w:val="00AC5A4C"/>
    <w:rsid w:val="00AC6B55"/>
    <w:rsid w:val="00AD02B0"/>
    <w:rsid w:val="00AD2D25"/>
    <w:rsid w:val="00AD5D81"/>
    <w:rsid w:val="00AD623F"/>
    <w:rsid w:val="00AE1925"/>
    <w:rsid w:val="00AE1A85"/>
    <w:rsid w:val="00AE1E21"/>
    <w:rsid w:val="00AE5E48"/>
    <w:rsid w:val="00AF30DB"/>
    <w:rsid w:val="00AF78FE"/>
    <w:rsid w:val="00AF7E7E"/>
    <w:rsid w:val="00B00CE4"/>
    <w:rsid w:val="00B0459E"/>
    <w:rsid w:val="00B05E1A"/>
    <w:rsid w:val="00B10201"/>
    <w:rsid w:val="00B10A71"/>
    <w:rsid w:val="00B17A2B"/>
    <w:rsid w:val="00B2277E"/>
    <w:rsid w:val="00B25187"/>
    <w:rsid w:val="00B260E3"/>
    <w:rsid w:val="00B3053E"/>
    <w:rsid w:val="00B31C09"/>
    <w:rsid w:val="00B379DE"/>
    <w:rsid w:val="00B422BD"/>
    <w:rsid w:val="00B438A8"/>
    <w:rsid w:val="00B44488"/>
    <w:rsid w:val="00B505C0"/>
    <w:rsid w:val="00B51343"/>
    <w:rsid w:val="00B53D37"/>
    <w:rsid w:val="00B53F64"/>
    <w:rsid w:val="00B57759"/>
    <w:rsid w:val="00B607EA"/>
    <w:rsid w:val="00B62B32"/>
    <w:rsid w:val="00B638C7"/>
    <w:rsid w:val="00B67333"/>
    <w:rsid w:val="00B67776"/>
    <w:rsid w:val="00B67D39"/>
    <w:rsid w:val="00B67FA9"/>
    <w:rsid w:val="00B74FE1"/>
    <w:rsid w:val="00B758D3"/>
    <w:rsid w:val="00B76CD7"/>
    <w:rsid w:val="00B801D6"/>
    <w:rsid w:val="00B83A96"/>
    <w:rsid w:val="00B83F8A"/>
    <w:rsid w:val="00BA0FF4"/>
    <w:rsid w:val="00BA5673"/>
    <w:rsid w:val="00BB0255"/>
    <w:rsid w:val="00BB180C"/>
    <w:rsid w:val="00BB418B"/>
    <w:rsid w:val="00BC3599"/>
    <w:rsid w:val="00BC5723"/>
    <w:rsid w:val="00BD0C60"/>
    <w:rsid w:val="00BD1D08"/>
    <w:rsid w:val="00BE0AE4"/>
    <w:rsid w:val="00BE38BB"/>
    <w:rsid w:val="00BE4E03"/>
    <w:rsid w:val="00BE54C0"/>
    <w:rsid w:val="00C003C6"/>
    <w:rsid w:val="00C10B09"/>
    <w:rsid w:val="00C116F3"/>
    <w:rsid w:val="00C12714"/>
    <w:rsid w:val="00C13454"/>
    <w:rsid w:val="00C163DC"/>
    <w:rsid w:val="00C20678"/>
    <w:rsid w:val="00C224EE"/>
    <w:rsid w:val="00C23F3E"/>
    <w:rsid w:val="00C268ED"/>
    <w:rsid w:val="00C26BC0"/>
    <w:rsid w:val="00C272AD"/>
    <w:rsid w:val="00C27B9D"/>
    <w:rsid w:val="00C327EC"/>
    <w:rsid w:val="00C40124"/>
    <w:rsid w:val="00C45F7E"/>
    <w:rsid w:val="00C4719E"/>
    <w:rsid w:val="00C5009D"/>
    <w:rsid w:val="00C53A22"/>
    <w:rsid w:val="00C55EC1"/>
    <w:rsid w:val="00C64A07"/>
    <w:rsid w:val="00C6569B"/>
    <w:rsid w:val="00C66B9A"/>
    <w:rsid w:val="00C707D1"/>
    <w:rsid w:val="00C737A1"/>
    <w:rsid w:val="00C76D32"/>
    <w:rsid w:val="00C77BCF"/>
    <w:rsid w:val="00C817ED"/>
    <w:rsid w:val="00C874E6"/>
    <w:rsid w:val="00C9504B"/>
    <w:rsid w:val="00C96E50"/>
    <w:rsid w:val="00C973F3"/>
    <w:rsid w:val="00CB2D26"/>
    <w:rsid w:val="00CB3A6F"/>
    <w:rsid w:val="00CC4D56"/>
    <w:rsid w:val="00CD2022"/>
    <w:rsid w:val="00CD3E59"/>
    <w:rsid w:val="00CD4B4F"/>
    <w:rsid w:val="00CE241C"/>
    <w:rsid w:val="00CE2F55"/>
    <w:rsid w:val="00CE5A24"/>
    <w:rsid w:val="00CF047C"/>
    <w:rsid w:val="00CF4217"/>
    <w:rsid w:val="00CF7FC6"/>
    <w:rsid w:val="00D03C12"/>
    <w:rsid w:val="00D064EB"/>
    <w:rsid w:val="00D10566"/>
    <w:rsid w:val="00D10930"/>
    <w:rsid w:val="00D1247E"/>
    <w:rsid w:val="00D170C8"/>
    <w:rsid w:val="00D21BCE"/>
    <w:rsid w:val="00D2245B"/>
    <w:rsid w:val="00D319CD"/>
    <w:rsid w:val="00D3540C"/>
    <w:rsid w:val="00D456C2"/>
    <w:rsid w:val="00D516C1"/>
    <w:rsid w:val="00D6344F"/>
    <w:rsid w:val="00D64CFF"/>
    <w:rsid w:val="00D657AC"/>
    <w:rsid w:val="00D7386D"/>
    <w:rsid w:val="00D753B7"/>
    <w:rsid w:val="00D80ACF"/>
    <w:rsid w:val="00D80C6F"/>
    <w:rsid w:val="00D80E4A"/>
    <w:rsid w:val="00D8328D"/>
    <w:rsid w:val="00D8799B"/>
    <w:rsid w:val="00D91442"/>
    <w:rsid w:val="00D94B59"/>
    <w:rsid w:val="00D9793B"/>
    <w:rsid w:val="00DA42EF"/>
    <w:rsid w:val="00DA5E31"/>
    <w:rsid w:val="00DA64DB"/>
    <w:rsid w:val="00DB1E5E"/>
    <w:rsid w:val="00DB2BFF"/>
    <w:rsid w:val="00DB3B99"/>
    <w:rsid w:val="00DB3CE0"/>
    <w:rsid w:val="00DB4140"/>
    <w:rsid w:val="00DB4320"/>
    <w:rsid w:val="00DB713D"/>
    <w:rsid w:val="00DC76F0"/>
    <w:rsid w:val="00DC7E48"/>
    <w:rsid w:val="00DD06C0"/>
    <w:rsid w:val="00DE1789"/>
    <w:rsid w:val="00DE1877"/>
    <w:rsid w:val="00DE2A42"/>
    <w:rsid w:val="00DE3208"/>
    <w:rsid w:val="00DE5745"/>
    <w:rsid w:val="00DE622F"/>
    <w:rsid w:val="00DF2ED5"/>
    <w:rsid w:val="00DF5439"/>
    <w:rsid w:val="00DF72C3"/>
    <w:rsid w:val="00E048E3"/>
    <w:rsid w:val="00E10E14"/>
    <w:rsid w:val="00E12F47"/>
    <w:rsid w:val="00E16545"/>
    <w:rsid w:val="00E2123D"/>
    <w:rsid w:val="00E22922"/>
    <w:rsid w:val="00E30653"/>
    <w:rsid w:val="00E30B4B"/>
    <w:rsid w:val="00E33932"/>
    <w:rsid w:val="00E413AB"/>
    <w:rsid w:val="00E41451"/>
    <w:rsid w:val="00E45F98"/>
    <w:rsid w:val="00E46F1D"/>
    <w:rsid w:val="00E5062F"/>
    <w:rsid w:val="00E50ED8"/>
    <w:rsid w:val="00E54FDF"/>
    <w:rsid w:val="00E56B47"/>
    <w:rsid w:val="00E60682"/>
    <w:rsid w:val="00E642C8"/>
    <w:rsid w:val="00E6552D"/>
    <w:rsid w:val="00E66F4B"/>
    <w:rsid w:val="00E706C2"/>
    <w:rsid w:val="00E72CD1"/>
    <w:rsid w:val="00E73799"/>
    <w:rsid w:val="00E73C69"/>
    <w:rsid w:val="00E8041E"/>
    <w:rsid w:val="00E818CE"/>
    <w:rsid w:val="00E9238E"/>
    <w:rsid w:val="00E92F67"/>
    <w:rsid w:val="00E95B91"/>
    <w:rsid w:val="00EA2B4A"/>
    <w:rsid w:val="00EA6557"/>
    <w:rsid w:val="00EA6B97"/>
    <w:rsid w:val="00EB216E"/>
    <w:rsid w:val="00EB3304"/>
    <w:rsid w:val="00EB5BFC"/>
    <w:rsid w:val="00EC07C0"/>
    <w:rsid w:val="00EC22FA"/>
    <w:rsid w:val="00EC30C5"/>
    <w:rsid w:val="00EC4159"/>
    <w:rsid w:val="00ED2FD4"/>
    <w:rsid w:val="00ED6733"/>
    <w:rsid w:val="00ED7A10"/>
    <w:rsid w:val="00ED7EFA"/>
    <w:rsid w:val="00EE18A7"/>
    <w:rsid w:val="00EE350B"/>
    <w:rsid w:val="00EE5E2C"/>
    <w:rsid w:val="00EE69D4"/>
    <w:rsid w:val="00EF624D"/>
    <w:rsid w:val="00F01E75"/>
    <w:rsid w:val="00F032BE"/>
    <w:rsid w:val="00F0670E"/>
    <w:rsid w:val="00F16206"/>
    <w:rsid w:val="00F21DD8"/>
    <w:rsid w:val="00F22D10"/>
    <w:rsid w:val="00F25128"/>
    <w:rsid w:val="00F26024"/>
    <w:rsid w:val="00F32BD1"/>
    <w:rsid w:val="00F3444F"/>
    <w:rsid w:val="00F34E74"/>
    <w:rsid w:val="00F366E5"/>
    <w:rsid w:val="00F377D2"/>
    <w:rsid w:val="00F40848"/>
    <w:rsid w:val="00F42D1F"/>
    <w:rsid w:val="00F4472A"/>
    <w:rsid w:val="00F44D06"/>
    <w:rsid w:val="00F45C48"/>
    <w:rsid w:val="00F4718C"/>
    <w:rsid w:val="00F52272"/>
    <w:rsid w:val="00F527EB"/>
    <w:rsid w:val="00F57F56"/>
    <w:rsid w:val="00F62025"/>
    <w:rsid w:val="00F63E80"/>
    <w:rsid w:val="00F65859"/>
    <w:rsid w:val="00F664AA"/>
    <w:rsid w:val="00F66F84"/>
    <w:rsid w:val="00F71902"/>
    <w:rsid w:val="00F724BA"/>
    <w:rsid w:val="00F751D8"/>
    <w:rsid w:val="00F761E5"/>
    <w:rsid w:val="00F763B6"/>
    <w:rsid w:val="00F77E97"/>
    <w:rsid w:val="00F81046"/>
    <w:rsid w:val="00F8299E"/>
    <w:rsid w:val="00F835B4"/>
    <w:rsid w:val="00F84B5E"/>
    <w:rsid w:val="00F86375"/>
    <w:rsid w:val="00F86682"/>
    <w:rsid w:val="00F90B96"/>
    <w:rsid w:val="00F92106"/>
    <w:rsid w:val="00FA0862"/>
    <w:rsid w:val="00FA0F6A"/>
    <w:rsid w:val="00FA198D"/>
    <w:rsid w:val="00FA409C"/>
    <w:rsid w:val="00FA4D67"/>
    <w:rsid w:val="00FB0646"/>
    <w:rsid w:val="00FB1B18"/>
    <w:rsid w:val="00FB496A"/>
    <w:rsid w:val="00FB61C7"/>
    <w:rsid w:val="00FC3F87"/>
    <w:rsid w:val="00FC7563"/>
    <w:rsid w:val="00FC77E6"/>
    <w:rsid w:val="00FC7BB0"/>
    <w:rsid w:val="00FD22AB"/>
    <w:rsid w:val="00FD2808"/>
    <w:rsid w:val="00FD3338"/>
    <w:rsid w:val="00FD4B8D"/>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(PT).docx</dmsv2BaseFileName>
    <dmsv2BaseDisplayName xmlns="http://schemas.microsoft.com/sharepoint/v3">Załącznik nr 1 do SWZ - OPZ (PT)</dmsv2BaseDisplayName>
    <dmsv2SWPP2ObjectNumber xmlns="http://schemas.microsoft.com/sharepoint/v3" xsi:nil="true"/>
    <dmsv2SWPP2SumMD5 xmlns="http://schemas.microsoft.com/sharepoint/v3">d091ed0bad8e1c39e78f82a795727773</dmsv2SWPP2SumMD5>
    <dmsv2BaseMoved xmlns="http://schemas.microsoft.com/sharepoint/v3">false</dmsv2BaseMoved>
    <dmsv2BaseIsSensitive xmlns="http://schemas.microsoft.com/sharepoint/v3">true</dmsv2BaseIsSensitive>
    <dmsv2SWPP2IDSWPP2 xmlns="http://schemas.microsoft.com/sharepoint/v3">706005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24297489</dmsv2BaseClientSystemDocumentID>
    <dmsv2BaseModifiedByID xmlns="http://schemas.microsoft.com/sharepoint/v3">11704887</dmsv2BaseModifiedByID>
    <dmsv2BaseCreatedByID xmlns="http://schemas.microsoft.com/sharepoint/v3">11704887</dmsv2BaseCreatedByID>
    <dmsv2SWPP2ObjectDepartment xmlns="http://schemas.microsoft.com/sharepoint/v3">00000001000700020000000n0000</dmsv2SWPP2ObjectDepartment>
    <dmsv2SWPP2ObjectName xmlns="http://schemas.microsoft.com/sharepoint/v3">Wniosek</dmsv2SWPP2ObjectName>
    <_dlc_DocId xmlns="a19cb1c7-c5c7-46d4-85ae-d83685407bba">PR4UJWENCY6Q-1465504392-385</_dlc_DocId>
    <_dlc_DocIdUrl xmlns="a19cb1c7-c5c7-46d4-85ae-d83685407bba">
      <Url>https://swpp2.dms.gkpge.pl/sites/42/_layouts/15/DocIdRedir.aspx?ID=PR4UJWENCY6Q-1465504392-385</Url>
      <Description>PR4UJWENCY6Q-1465504392-385</Description>
    </_dlc_DocIdUrl>
  </documentManagement>
</p:propertie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3.xml><?xml version="1.0" encoding="utf-8"?>
<ds:datastoreItem xmlns:ds="http://schemas.openxmlformats.org/officeDocument/2006/customXml" ds:itemID="{B95AAB04-AAD3-4739-88C8-C44C9AFE8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314</TotalTime>
  <Pages>17</Pages>
  <Words>5236</Words>
  <Characters>31422</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138</cp:revision>
  <cp:lastPrinted>2024-07-15T11:21:00Z</cp:lastPrinted>
  <dcterms:created xsi:type="dcterms:W3CDTF">2025-10-01T10:46:00Z</dcterms:created>
  <dcterms:modified xsi:type="dcterms:W3CDTF">2026-03-03T09:04:00Z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3ec031c6-c346-4b2d-8ba2-42582a1c97f3</vt:lpwstr>
  </property>
</Properties>
</file>